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CB736" w14:textId="77777777" w:rsidR="006B31C2" w:rsidRDefault="006B31C2" w:rsidP="006B31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Edward CHIRCHER (?CHURCHER)</w:t>
      </w:r>
      <w:r>
        <w:rPr>
          <w:rFonts w:ascii="Times New Roman" w:hAnsi="Times New Roman" w:cs="Times New Roman"/>
        </w:rPr>
        <w:t xml:space="preserve">       (fl.1483)</w:t>
      </w:r>
    </w:p>
    <w:p w14:paraId="3CBD64BD" w14:textId="77777777" w:rsidR="006B31C2" w:rsidRDefault="006B31C2" w:rsidP="006B31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Romsey, Hampshire. Fuller.</w:t>
      </w:r>
    </w:p>
    <w:p w14:paraId="48CE837F" w14:textId="77777777" w:rsidR="006B31C2" w:rsidRDefault="006B31C2" w:rsidP="006B31C2">
      <w:pPr>
        <w:rPr>
          <w:rFonts w:ascii="Times New Roman" w:hAnsi="Times New Roman" w:cs="Times New Roman"/>
        </w:rPr>
      </w:pPr>
    </w:p>
    <w:p w14:paraId="35977B00" w14:textId="77777777" w:rsidR="006B31C2" w:rsidRDefault="006B31C2" w:rsidP="006B31C2">
      <w:pPr>
        <w:rPr>
          <w:rFonts w:ascii="Times New Roman" w:hAnsi="Times New Roman" w:cs="Times New Roman"/>
        </w:rPr>
      </w:pPr>
    </w:p>
    <w:p w14:paraId="0F567D01" w14:textId="77777777" w:rsidR="006B31C2" w:rsidRDefault="006B31C2" w:rsidP="006B31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</w:rPr>
        <w:t>Hille</w:t>
      </w:r>
      <w:proofErr w:type="spellEnd"/>
      <w:r>
        <w:rPr>
          <w:rFonts w:ascii="Times New Roman" w:hAnsi="Times New Roman" w:cs="Times New Roman"/>
        </w:rPr>
        <w:t xml:space="preserve"> of Exeter, Devon, and of</w:t>
      </w:r>
    </w:p>
    <w:p w14:paraId="04064637" w14:textId="77777777" w:rsidR="006B31C2" w:rsidRDefault="006B31C2" w:rsidP="006B31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Trowbridge, Wiltshire.</w:t>
      </w:r>
    </w:p>
    <w:p w14:paraId="7FC05DF4" w14:textId="77777777" w:rsidR="006B31C2" w:rsidRDefault="006B31C2" w:rsidP="006B31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1E15FC4" w14:textId="77777777" w:rsidR="006B31C2" w:rsidRDefault="006B31C2" w:rsidP="006B31C2">
      <w:pPr>
        <w:rPr>
          <w:rFonts w:ascii="Times New Roman" w:hAnsi="Times New Roman" w:cs="Times New Roman"/>
        </w:rPr>
      </w:pPr>
    </w:p>
    <w:p w14:paraId="0E239B14" w14:textId="77777777" w:rsidR="006B31C2" w:rsidRDefault="006B31C2" w:rsidP="006B31C2">
      <w:pPr>
        <w:rPr>
          <w:rFonts w:ascii="Times New Roman" w:hAnsi="Times New Roman" w:cs="Times New Roman"/>
        </w:rPr>
      </w:pPr>
    </w:p>
    <w:p w14:paraId="0700FC93" w14:textId="77777777" w:rsidR="006B31C2" w:rsidRDefault="006B31C2" w:rsidP="006B31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July 2019</w:t>
      </w:r>
    </w:p>
    <w:p w14:paraId="2910E74A" w14:textId="77777777" w:rsidR="006B2F86" w:rsidRPr="00E71FC3" w:rsidRDefault="006B31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A4337" w14:textId="77777777" w:rsidR="006B31C2" w:rsidRDefault="006B31C2" w:rsidP="00E71FC3">
      <w:r>
        <w:separator/>
      </w:r>
    </w:p>
  </w:endnote>
  <w:endnote w:type="continuationSeparator" w:id="0">
    <w:p w14:paraId="79BC497A" w14:textId="77777777" w:rsidR="006B31C2" w:rsidRDefault="006B31C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61D1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5C579" w14:textId="77777777" w:rsidR="006B31C2" w:rsidRDefault="006B31C2" w:rsidP="00E71FC3">
      <w:r>
        <w:separator/>
      </w:r>
    </w:p>
  </w:footnote>
  <w:footnote w:type="continuationSeparator" w:id="0">
    <w:p w14:paraId="767BCC99" w14:textId="77777777" w:rsidR="006B31C2" w:rsidRDefault="006B31C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1C2"/>
    <w:rsid w:val="001A7C09"/>
    <w:rsid w:val="00577BD5"/>
    <w:rsid w:val="00656CBA"/>
    <w:rsid w:val="006A1F77"/>
    <w:rsid w:val="006B31C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65718"/>
  <w15:chartTrackingRefBased/>
  <w15:docId w15:val="{32D129B7-0CA7-4F09-AE13-8F9F9DF17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1C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2019-07-15T19:20:00Z</dcterms:created>
  <dcterms:modified xsi:type="dcterms:W3CDTF">2019-07-15T19:21:00Z</dcterms:modified>
</cp:coreProperties>
</file>